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atte FENNE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Puriton, Somerset.</w:t>
      </w:r>
    </w:p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Martyn(q.v.) brought a plaint of trespass and taking against him.</w:t>
      </w:r>
    </w:p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54B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7654B" w:rsidP="006765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54B" w:rsidRDefault="0067654B" w:rsidP="00564E3C">
      <w:pPr>
        <w:spacing w:after="0" w:line="240" w:lineRule="auto"/>
      </w:pPr>
      <w:r>
        <w:separator/>
      </w:r>
    </w:p>
  </w:endnote>
  <w:endnote w:type="continuationSeparator" w:id="0">
    <w:p w:rsidR="0067654B" w:rsidRDefault="006765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7654B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54B" w:rsidRDefault="0067654B" w:rsidP="00564E3C">
      <w:pPr>
        <w:spacing w:after="0" w:line="240" w:lineRule="auto"/>
      </w:pPr>
      <w:r>
        <w:separator/>
      </w:r>
    </w:p>
  </w:footnote>
  <w:footnote w:type="continuationSeparator" w:id="0">
    <w:p w:rsidR="0067654B" w:rsidRDefault="006765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54B"/>
    <w:rsid w:val="00372DC6"/>
    <w:rsid w:val="00564E3C"/>
    <w:rsid w:val="0064591D"/>
    <w:rsid w:val="0067654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E30F86-8D2F-431C-9671-FC25F457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765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2015-12-15T19:44:00Z</dcterms:created>
  <dcterms:modified xsi:type="dcterms:W3CDTF">2015-12-15T19:45:00Z</dcterms:modified>
</cp:coreProperties>
</file>